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BT C + F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BT C + F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